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4766" w14:textId="65EE60C4" w:rsidR="001F7E4F" w:rsidRDefault="001F7E4F" w:rsidP="001F7E4F">
      <w:pPr>
        <w:pStyle w:val="CRCoverPage"/>
        <w:tabs>
          <w:tab w:val="right" w:pos="9639"/>
        </w:tabs>
        <w:spacing w:after="0"/>
        <w:rPr>
          <w:b/>
          <w:noProof/>
          <w:sz w:val="24"/>
        </w:rPr>
      </w:pPr>
      <w:r>
        <w:rPr>
          <w:b/>
          <w:noProof/>
          <w:sz w:val="24"/>
        </w:rPr>
        <w:t>3GPP TSG-RAN WG4 Meeting #109</w:t>
      </w:r>
      <w:r>
        <w:rPr>
          <w:b/>
          <w:noProof/>
          <w:sz w:val="24"/>
        </w:rPr>
        <w:tab/>
        <w:t>R4-23204</w:t>
      </w:r>
      <w:r>
        <w:rPr>
          <w:b/>
          <w:noProof/>
          <w:sz w:val="24"/>
        </w:rPr>
        <w:t>9</w:t>
      </w:r>
      <w:r w:rsidR="00983D4D">
        <w:rPr>
          <w:b/>
          <w:noProof/>
          <w:sz w:val="24"/>
        </w:rPr>
        <w:t>3</w:t>
      </w:r>
    </w:p>
    <w:p w14:paraId="1804FFE1" w14:textId="77777777" w:rsidR="001F7E4F" w:rsidRDefault="001F7E4F" w:rsidP="001F7E4F">
      <w:pPr>
        <w:pStyle w:val="CRCoverPage"/>
        <w:outlineLvl w:val="0"/>
        <w:rPr>
          <w:b/>
          <w:noProof/>
          <w:sz w:val="24"/>
        </w:rPr>
      </w:pPr>
      <w:r>
        <w:rPr>
          <w:b/>
          <w:noProof/>
          <w:sz w:val="24"/>
        </w:rPr>
        <w:t>Chicago, US, November 13 – 17, 2023</w:t>
      </w:r>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1F7CA9F4"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983D4D" w:rsidRPr="00983D4D">
        <w:rPr>
          <w:rFonts w:ascii="Arial" w:hAnsi="Arial"/>
          <w:bCs/>
          <w:sz w:val="24"/>
          <w:lang w:val="en-US"/>
        </w:rPr>
        <w:t>View on RRM performance requirements on Network Energy Saving</w:t>
      </w:r>
      <w:r w:rsidR="00983D4D">
        <w:rPr>
          <w:rFonts w:ascii="Arial" w:hAnsi="Arial"/>
          <w:bCs/>
          <w:sz w:val="24"/>
          <w:lang w:val="en-US"/>
        </w:rPr>
        <w:t>.</w:t>
      </w:r>
    </w:p>
    <w:p w14:paraId="0D8A927C" w14:textId="25395C1A"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5585A">
        <w:rPr>
          <w:rFonts w:ascii="Arial" w:hAnsi="Arial"/>
          <w:bCs/>
          <w:sz w:val="24"/>
          <w:lang w:val="en-US"/>
        </w:rPr>
        <w:t>8</w:t>
      </w:r>
      <w:r w:rsidR="00D55605">
        <w:rPr>
          <w:rFonts w:ascii="Arial" w:hAnsi="Arial"/>
          <w:bCs/>
          <w:sz w:val="24"/>
          <w:lang w:val="en-US"/>
        </w:rPr>
        <w:t>.3</w:t>
      </w:r>
      <w:r w:rsidR="00ED3EC1">
        <w:rPr>
          <w:rFonts w:ascii="Arial" w:hAnsi="Arial"/>
          <w:bCs/>
          <w:sz w:val="24"/>
          <w:lang w:val="en-US"/>
        </w:rPr>
        <w:t>4</w:t>
      </w:r>
      <w:r w:rsidR="00D55605">
        <w:rPr>
          <w:rFonts w:ascii="Arial" w:hAnsi="Arial"/>
          <w:bCs/>
          <w:sz w:val="24"/>
          <w:lang w:val="en-US"/>
        </w:rPr>
        <w:t>.</w:t>
      </w:r>
      <w:r w:rsidR="00983D4D">
        <w:rPr>
          <w:rFonts w:ascii="Arial" w:hAnsi="Arial"/>
          <w:bCs/>
          <w:sz w:val="24"/>
          <w:lang w:val="en-US"/>
        </w:rPr>
        <w:t>4</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B233CD3" w:rsidR="00186322" w:rsidRPr="00185ED5" w:rsidRDefault="00983D4D" w:rsidP="00186322">
      <w:pPr>
        <w:spacing w:after="0"/>
        <w:jc w:val="both"/>
        <w:rPr>
          <w:lang w:val="en-US"/>
        </w:rPr>
      </w:pPr>
      <w:r>
        <w:rPr>
          <w:lang w:val="en-US"/>
        </w:rPr>
        <w:t xml:space="preserve">In this paper, we share our view on the scope of RRM performance requirements on Network Energy Saving. </w:t>
      </w:r>
    </w:p>
    <w:p w14:paraId="63C14D7D" w14:textId="6BC9C89F" w:rsidR="00186322" w:rsidRDefault="00186322" w:rsidP="000B4F0C">
      <w:pPr>
        <w:pStyle w:val="Heading1"/>
        <w:rPr>
          <w:lang w:val="en-US"/>
        </w:rPr>
      </w:pPr>
      <w:r>
        <w:rPr>
          <w:lang w:val="en-US"/>
        </w:rPr>
        <w:t>Discussion</w:t>
      </w:r>
    </w:p>
    <w:p w14:paraId="652D5ED2" w14:textId="0451C7EB" w:rsidR="00983D4D" w:rsidRDefault="00983D4D" w:rsidP="00983D4D">
      <w:pPr>
        <w:rPr>
          <w:lang w:val="en-US"/>
        </w:rPr>
      </w:pPr>
      <w:r>
        <w:rPr>
          <w:lang w:val="en-US"/>
        </w:rPr>
        <w:t xml:space="preserve">Since </w:t>
      </w:r>
      <w:r w:rsidR="00C95AC0">
        <w:rPr>
          <w:lang w:val="en-US"/>
        </w:rPr>
        <w:t>there is no RRM impact from features for</w:t>
      </w:r>
      <w:r>
        <w:rPr>
          <w:lang w:val="en-US"/>
        </w:rPr>
        <w:t xml:space="preserve"> network energy saving</w:t>
      </w:r>
      <w:r w:rsidR="00C95AC0">
        <w:rPr>
          <w:lang w:val="en-US"/>
        </w:rPr>
        <w:t xml:space="preserve">, </w:t>
      </w:r>
      <w:r w:rsidR="00AB0FD7">
        <w:rPr>
          <w:lang w:val="en-US"/>
        </w:rPr>
        <w:t xml:space="preserve">RAN4 does not need to introduce RRM performance requirements for network energy saving. </w:t>
      </w:r>
    </w:p>
    <w:p w14:paraId="54DEFE19" w14:textId="18FB56CB" w:rsidR="00AB0FD7" w:rsidRDefault="00AB0FD7" w:rsidP="00983D4D">
      <w:pPr>
        <w:rPr>
          <w:lang w:val="en-US"/>
        </w:rPr>
      </w:pPr>
      <w:r>
        <w:rPr>
          <w:lang w:val="en-US"/>
        </w:rPr>
        <w:t xml:space="preserve">Even for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WI, RRM requirement is about </w:t>
      </w:r>
      <w:proofErr w:type="spellStart"/>
      <w:r>
        <w:rPr>
          <w:lang w:val="en-US"/>
        </w:rPr>
        <w:t>Scell</w:t>
      </w:r>
      <w:proofErr w:type="spellEnd"/>
      <w:r>
        <w:rPr>
          <w:lang w:val="en-US"/>
        </w:rPr>
        <w:t xml:space="preserve"> activation delay requirement. However, </w:t>
      </w:r>
      <w:r w:rsidR="00C204C4">
        <w:rPr>
          <w:lang w:val="en-US"/>
        </w:rPr>
        <w:t xml:space="preserve">there is no new </w:t>
      </w:r>
      <w:proofErr w:type="spellStart"/>
      <w:r w:rsidR="00C204C4">
        <w:rPr>
          <w:lang w:val="en-US"/>
        </w:rPr>
        <w:t>Scell</w:t>
      </w:r>
      <w:proofErr w:type="spellEnd"/>
      <w:r w:rsidR="00C204C4">
        <w:rPr>
          <w:lang w:val="en-US"/>
        </w:rPr>
        <w:t xml:space="preserve"> activation delay requirement for the </w:t>
      </w:r>
      <w:proofErr w:type="spellStart"/>
      <w:r w:rsidR="00C204C4">
        <w:rPr>
          <w:lang w:val="en-US"/>
        </w:rPr>
        <w:t>SSBless</w:t>
      </w:r>
      <w:proofErr w:type="spellEnd"/>
      <w:r w:rsidR="00C204C4">
        <w:rPr>
          <w:lang w:val="en-US"/>
        </w:rPr>
        <w:t xml:space="preserve"> </w:t>
      </w:r>
      <w:proofErr w:type="spellStart"/>
      <w:r w:rsidR="00C204C4">
        <w:rPr>
          <w:lang w:val="en-US"/>
        </w:rPr>
        <w:t>SCell</w:t>
      </w:r>
      <w:proofErr w:type="spellEnd"/>
      <w:r w:rsidR="00C204C4">
        <w:rPr>
          <w:lang w:val="en-US"/>
        </w:rPr>
        <w:t xml:space="preserve"> operation. Therefore, RAN4 does not need to introduce performance requirements. </w:t>
      </w:r>
    </w:p>
    <w:p w14:paraId="3A80D397" w14:textId="4A35100F" w:rsidR="00C204C4" w:rsidRPr="00457292" w:rsidRDefault="00C204C4" w:rsidP="00983D4D">
      <w:pPr>
        <w:rPr>
          <w:b/>
          <w:bCs/>
          <w:lang w:val="en-US"/>
        </w:rPr>
      </w:pPr>
      <w:r w:rsidRPr="00457292">
        <w:rPr>
          <w:b/>
          <w:bCs/>
          <w:lang w:val="en-US"/>
        </w:rPr>
        <w:t xml:space="preserve">Proposal : </w:t>
      </w:r>
      <w:r w:rsidR="006C2B8E" w:rsidRPr="00457292">
        <w:rPr>
          <w:b/>
          <w:bCs/>
          <w:lang w:val="en-US"/>
        </w:rPr>
        <w:t xml:space="preserve">RAN4 does not need to introduce RRM performance requirement because there is no RRM impact from other aspects of network energy saving. </w:t>
      </w:r>
    </w:p>
    <w:p w14:paraId="66106BD3" w14:textId="34DE6FBA" w:rsidR="006C2B8E" w:rsidRPr="00457292" w:rsidRDefault="006C2B8E" w:rsidP="00983D4D">
      <w:pPr>
        <w:rPr>
          <w:b/>
          <w:bCs/>
          <w:lang w:val="en-US"/>
        </w:rPr>
      </w:pPr>
      <w:r w:rsidRPr="00457292">
        <w:rPr>
          <w:b/>
          <w:bCs/>
          <w:lang w:val="en-US"/>
        </w:rPr>
        <w:t xml:space="preserve">Proposal : RAN4 does not need to introduce RRM performance requirement for </w:t>
      </w:r>
      <w:proofErr w:type="spellStart"/>
      <w:r w:rsidRPr="00457292">
        <w:rPr>
          <w:b/>
          <w:bCs/>
          <w:lang w:val="en-US"/>
        </w:rPr>
        <w:t>SSBless</w:t>
      </w:r>
      <w:proofErr w:type="spellEnd"/>
      <w:r w:rsidRPr="00457292">
        <w:rPr>
          <w:b/>
          <w:bCs/>
          <w:lang w:val="en-US"/>
        </w:rPr>
        <w:t xml:space="preserve"> </w:t>
      </w:r>
      <w:proofErr w:type="spellStart"/>
      <w:r w:rsidRPr="00457292">
        <w:rPr>
          <w:b/>
          <w:bCs/>
          <w:lang w:val="en-US"/>
        </w:rPr>
        <w:t>SCell</w:t>
      </w:r>
      <w:proofErr w:type="spellEnd"/>
      <w:r w:rsidRPr="00457292">
        <w:rPr>
          <w:b/>
          <w:bCs/>
          <w:lang w:val="en-US"/>
        </w:rPr>
        <w:t xml:space="preserve"> </w:t>
      </w:r>
      <w:r w:rsidR="004C48ED" w:rsidRPr="00457292">
        <w:rPr>
          <w:b/>
          <w:bCs/>
          <w:lang w:val="en-US"/>
        </w:rPr>
        <w:t xml:space="preserve">for inter-band CA because </w:t>
      </w:r>
      <w:r w:rsidR="007771FD" w:rsidRPr="00457292">
        <w:rPr>
          <w:b/>
          <w:bCs/>
          <w:lang w:val="en-US"/>
        </w:rPr>
        <w:t xml:space="preserve">this is not about </w:t>
      </w:r>
      <w:proofErr w:type="spellStart"/>
      <w:r w:rsidR="007771FD" w:rsidRPr="00457292">
        <w:rPr>
          <w:b/>
          <w:bCs/>
          <w:lang w:val="en-US"/>
        </w:rPr>
        <w:t>SCell</w:t>
      </w:r>
      <w:proofErr w:type="spellEnd"/>
      <w:r w:rsidR="007771FD" w:rsidRPr="00457292">
        <w:rPr>
          <w:b/>
          <w:bCs/>
          <w:lang w:val="en-US"/>
        </w:rPr>
        <w:t xml:space="preserve"> activation enhancement. </w:t>
      </w:r>
    </w:p>
    <w:p w14:paraId="4EF73B6F" w14:textId="77777777" w:rsidR="00186322" w:rsidRDefault="00186322" w:rsidP="00186322">
      <w:pPr>
        <w:pStyle w:val="Heading1"/>
        <w:rPr>
          <w:lang w:val="en-US"/>
        </w:rPr>
      </w:pPr>
      <w:r>
        <w:rPr>
          <w:lang w:val="en-US"/>
        </w:rPr>
        <w:t>Conclusions</w:t>
      </w:r>
    </w:p>
    <w:p w14:paraId="108AC9B2" w14:textId="77777777" w:rsidR="00BC4341" w:rsidRPr="00457292" w:rsidRDefault="00BC4341" w:rsidP="00BC4341">
      <w:pPr>
        <w:rPr>
          <w:b/>
          <w:bCs/>
          <w:lang w:val="en-US"/>
        </w:rPr>
      </w:pPr>
      <w:r w:rsidRPr="00457292">
        <w:rPr>
          <w:b/>
          <w:bCs/>
          <w:lang w:val="en-US"/>
        </w:rPr>
        <w:t xml:space="preserve">Proposal : RAN4 does not need to introduce RRM performance requirement because there is no RRM impact from other aspects of network energy saving. </w:t>
      </w:r>
    </w:p>
    <w:p w14:paraId="37686F7B" w14:textId="77777777" w:rsidR="00BC4341" w:rsidRPr="00457292" w:rsidRDefault="00BC4341" w:rsidP="00BC4341">
      <w:pPr>
        <w:rPr>
          <w:b/>
          <w:bCs/>
          <w:lang w:val="en-US"/>
        </w:rPr>
      </w:pPr>
      <w:r w:rsidRPr="00457292">
        <w:rPr>
          <w:b/>
          <w:bCs/>
          <w:lang w:val="en-US"/>
        </w:rPr>
        <w:t xml:space="preserve">Proposal : RAN4 does not need to introduce RRM performance requirement for </w:t>
      </w:r>
      <w:proofErr w:type="spellStart"/>
      <w:r w:rsidRPr="00457292">
        <w:rPr>
          <w:b/>
          <w:bCs/>
          <w:lang w:val="en-US"/>
        </w:rPr>
        <w:t>SSBless</w:t>
      </w:r>
      <w:proofErr w:type="spellEnd"/>
      <w:r w:rsidRPr="00457292">
        <w:rPr>
          <w:b/>
          <w:bCs/>
          <w:lang w:val="en-US"/>
        </w:rPr>
        <w:t xml:space="preserve"> </w:t>
      </w:r>
      <w:proofErr w:type="spellStart"/>
      <w:r w:rsidRPr="00457292">
        <w:rPr>
          <w:b/>
          <w:bCs/>
          <w:lang w:val="en-US"/>
        </w:rPr>
        <w:t>SCell</w:t>
      </w:r>
      <w:proofErr w:type="spellEnd"/>
      <w:r w:rsidRPr="00457292">
        <w:rPr>
          <w:b/>
          <w:bCs/>
          <w:lang w:val="en-US"/>
        </w:rPr>
        <w:t xml:space="preserve"> for inter-band CA because this is not about </w:t>
      </w:r>
      <w:proofErr w:type="spellStart"/>
      <w:r w:rsidRPr="00457292">
        <w:rPr>
          <w:b/>
          <w:bCs/>
          <w:lang w:val="en-US"/>
        </w:rPr>
        <w:t>SCell</w:t>
      </w:r>
      <w:proofErr w:type="spellEnd"/>
      <w:r w:rsidRPr="00457292">
        <w:rPr>
          <w:b/>
          <w:bCs/>
          <w:lang w:val="en-US"/>
        </w:rPr>
        <w:t xml:space="preserve"> activation enhancement. </w:t>
      </w:r>
    </w:p>
    <w:p w14:paraId="1E8646EC" w14:textId="77777777" w:rsidR="0059003B" w:rsidRPr="00BC4341" w:rsidRDefault="0059003B" w:rsidP="0059003B">
      <w:pPr>
        <w:rPr>
          <w:lang w:val="en-US"/>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110D1D71" w:rsidR="008E74DB" w:rsidRPr="001805C2" w:rsidRDefault="008E74DB" w:rsidP="001805C2">
      <w:pPr>
        <w:rPr>
          <w:lang w:val="en-US"/>
        </w:rPr>
      </w:pPr>
      <w:r w:rsidRPr="001805C2">
        <w:rPr>
          <w:lang w:val="en-US"/>
        </w:rPr>
        <w:t xml:space="preserve">[1] </w:t>
      </w:r>
      <w:r w:rsidR="001C0CCE" w:rsidRPr="001C0CCE">
        <w:t>R4-2317405</w:t>
      </w:r>
      <w:r w:rsidRPr="00AD0260">
        <w:rPr>
          <w:lang w:val="en-US"/>
        </w:rPr>
        <w:t xml:space="preserve">, </w:t>
      </w:r>
      <w:r w:rsidR="00EF0C6B" w:rsidRPr="001805C2">
        <w:rPr>
          <w:lang w:val="en-US"/>
        </w:rPr>
        <w:t>WF on RRM requirements for NR network energy saving</w:t>
      </w:r>
      <w:r w:rsidR="00AD0260">
        <w:rPr>
          <w:lang w:val="en-US"/>
        </w:rPr>
        <w:t>, Huawei</w:t>
      </w:r>
      <w:r w:rsidR="000923B2" w:rsidRPr="00AD0260">
        <w:rPr>
          <w:lang w:val="en-US"/>
        </w:rPr>
        <w:t xml:space="preserve">, </w:t>
      </w:r>
      <w:r w:rsidRPr="00AD0260">
        <w:rPr>
          <w:lang w:val="en-US"/>
        </w:rPr>
        <w:t>RAN #</w:t>
      </w:r>
      <w:r w:rsidR="001805C2">
        <w:rPr>
          <w:lang w:val="en-US"/>
        </w:rPr>
        <w:t>10</w:t>
      </w:r>
      <w:r w:rsidR="006945B8">
        <w:rPr>
          <w:lang w:val="en-US"/>
        </w:rPr>
        <w:t>8bis</w:t>
      </w:r>
    </w:p>
    <w:p w14:paraId="4AC7A6D2" w14:textId="6857A320" w:rsidR="00647194" w:rsidRPr="005918EC" w:rsidRDefault="00647194" w:rsidP="00186322">
      <w:pPr>
        <w:rPr>
          <w:lang w:val="en-US"/>
        </w:rPr>
      </w:pPr>
    </w:p>
    <w:sectPr w:rsidR="00647194" w:rsidRPr="005918EC"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C4" w14:textId="77777777" w:rsidR="004C1E08" w:rsidRDefault="004C1E08" w:rsidP="009939B7">
      <w:pPr>
        <w:spacing w:after="0"/>
      </w:pPr>
      <w:r>
        <w:separator/>
      </w:r>
    </w:p>
  </w:endnote>
  <w:endnote w:type="continuationSeparator" w:id="0">
    <w:p w14:paraId="467EE97C" w14:textId="77777777" w:rsidR="004C1E08" w:rsidRDefault="004C1E08" w:rsidP="009939B7">
      <w:pPr>
        <w:spacing w:after="0"/>
      </w:pPr>
      <w:r>
        <w:continuationSeparator/>
      </w:r>
    </w:p>
  </w:endnote>
  <w:endnote w:type="continuationNotice" w:id="1">
    <w:p w14:paraId="01DFC56B" w14:textId="77777777" w:rsidR="004C1E08" w:rsidRDefault="004C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D56757" w:rsidRDefault="00D56757">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D56757"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D56757" w:rsidRDefault="00D56757">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1A4" w14:textId="77777777" w:rsidR="004C1E08" w:rsidRDefault="004C1E08" w:rsidP="009939B7">
      <w:pPr>
        <w:spacing w:after="0"/>
      </w:pPr>
      <w:r>
        <w:separator/>
      </w:r>
    </w:p>
  </w:footnote>
  <w:footnote w:type="continuationSeparator" w:id="0">
    <w:p w14:paraId="61164EAF" w14:textId="77777777" w:rsidR="004C1E08" w:rsidRDefault="004C1E08" w:rsidP="009939B7">
      <w:pPr>
        <w:spacing w:after="0"/>
      </w:pPr>
      <w:r>
        <w:continuationSeparator/>
      </w:r>
    </w:p>
  </w:footnote>
  <w:footnote w:type="continuationNotice" w:id="1">
    <w:p w14:paraId="2B398229" w14:textId="77777777" w:rsidR="004C1E08" w:rsidRDefault="004C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61B52"/>
    <w:multiLevelType w:val="hybridMultilevel"/>
    <w:tmpl w:val="81AC4390"/>
    <w:lvl w:ilvl="0" w:tplc="4EDCC462">
      <w:start w:val="1"/>
      <w:numFmt w:val="bullet"/>
      <w:lvlText w:val="•"/>
      <w:lvlJc w:val="left"/>
      <w:pPr>
        <w:tabs>
          <w:tab w:val="num" w:pos="720"/>
        </w:tabs>
        <w:ind w:left="720" w:hanging="360"/>
      </w:pPr>
      <w:rPr>
        <w:rFonts w:ascii="Arial" w:hAnsi="Arial" w:hint="default"/>
      </w:rPr>
    </w:lvl>
    <w:lvl w:ilvl="1" w:tplc="90A0E4F6" w:tentative="1">
      <w:start w:val="1"/>
      <w:numFmt w:val="bullet"/>
      <w:lvlText w:val="•"/>
      <w:lvlJc w:val="left"/>
      <w:pPr>
        <w:tabs>
          <w:tab w:val="num" w:pos="1440"/>
        </w:tabs>
        <w:ind w:left="1440" w:hanging="360"/>
      </w:pPr>
      <w:rPr>
        <w:rFonts w:ascii="Arial" w:hAnsi="Arial" w:hint="default"/>
      </w:rPr>
    </w:lvl>
    <w:lvl w:ilvl="2" w:tplc="5A3C2CAA" w:tentative="1">
      <w:start w:val="1"/>
      <w:numFmt w:val="bullet"/>
      <w:lvlText w:val="•"/>
      <w:lvlJc w:val="left"/>
      <w:pPr>
        <w:tabs>
          <w:tab w:val="num" w:pos="2160"/>
        </w:tabs>
        <w:ind w:left="2160" w:hanging="360"/>
      </w:pPr>
      <w:rPr>
        <w:rFonts w:ascii="Arial" w:hAnsi="Arial" w:hint="default"/>
      </w:rPr>
    </w:lvl>
    <w:lvl w:ilvl="3" w:tplc="0416FAE2" w:tentative="1">
      <w:start w:val="1"/>
      <w:numFmt w:val="bullet"/>
      <w:lvlText w:val="•"/>
      <w:lvlJc w:val="left"/>
      <w:pPr>
        <w:tabs>
          <w:tab w:val="num" w:pos="2880"/>
        </w:tabs>
        <w:ind w:left="2880" w:hanging="360"/>
      </w:pPr>
      <w:rPr>
        <w:rFonts w:ascii="Arial" w:hAnsi="Arial" w:hint="default"/>
      </w:rPr>
    </w:lvl>
    <w:lvl w:ilvl="4" w:tplc="7CF0A784" w:tentative="1">
      <w:start w:val="1"/>
      <w:numFmt w:val="bullet"/>
      <w:lvlText w:val="•"/>
      <w:lvlJc w:val="left"/>
      <w:pPr>
        <w:tabs>
          <w:tab w:val="num" w:pos="3600"/>
        </w:tabs>
        <w:ind w:left="3600" w:hanging="360"/>
      </w:pPr>
      <w:rPr>
        <w:rFonts w:ascii="Arial" w:hAnsi="Arial" w:hint="default"/>
      </w:rPr>
    </w:lvl>
    <w:lvl w:ilvl="5" w:tplc="E22EBBD0" w:tentative="1">
      <w:start w:val="1"/>
      <w:numFmt w:val="bullet"/>
      <w:lvlText w:val="•"/>
      <w:lvlJc w:val="left"/>
      <w:pPr>
        <w:tabs>
          <w:tab w:val="num" w:pos="4320"/>
        </w:tabs>
        <w:ind w:left="4320" w:hanging="360"/>
      </w:pPr>
      <w:rPr>
        <w:rFonts w:ascii="Arial" w:hAnsi="Arial" w:hint="default"/>
      </w:rPr>
    </w:lvl>
    <w:lvl w:ilvl="6" w:tplc="AE7EC508" w:tentative="1">
      <w:start w:val="1"/>
      <w:numFmt w:val="bullet"/>
      <w:lvlText w:val="•"/>
      <w:lvlJc w:val="left"/>
      <w:pPr>
        <w:tabs>
          <w:tab w:val="num" w:pos="5040"/>
        </w:tabs>
        <w:ind w:left="5040" w:hanging="360"/>
      </w:pPr>
      <w:rPr>
        <w:rFonts w:ascii="Arial" w:hAnsi="Arial" w:hint="default"/>
      </w:rPr>
    </w:lvl>
    <w:lvl w:ilvl="7" w:tplc="6B70086A" w:tentative="1">
      <w:start w:val="1"/>
      <w:numFmt w:val="bullet"/>
      <w:lvlText w:val="•"/>
      <w:lvlJc w:val="left"/>
      <w:pPr>
        <w:tabs>
          <w:tab w:val="num" w:pos="5760"/>
        </w:tabs>
        <w:ind w:left="5760" w:hanging="360"/>
      </w:pPr>
      <w:rPr>
        <w:rFonts w:ascii="Arial" w:hAnsi="Arial" w:hint="default"/>
      </w:rPr>
    </w:lvl>
    <w:lvl w:ilvl="8" w:tplc="217046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DBB7265"/>
    <w:multiLevelType w:val="hybridMultilevel"/>
    <w:tmpl w:val="CD70D65E"/>
    <w:lvl w:ilvl="0" w:tplc="56206698">
      <w:start w:val="1"/>
      <w:numFmt w:val="bullet"/>
      <w:lvlText w:val="•"/>
      <w:lvlJc w:val="left"/>
      <w:pPr>
        <w:tabs>
          <w:tab w:val="num" w:pos="720"/>
        </w:tabs>
        <w:ind w:left="720" w:hanging="360"/>
      </w:pPr>
      <w:rPr>
        <w:rFonts w:ascii="Arial" w:hAnsi="Arial" w:hint="default"/>
      </w:rPr>
    </w:lvl>
    <w:lvl w:ilvl="1" w:tplc="57D8813E" w:tentative="1">
      <w:start w:val="1"/>
      <w:numFmt w:val="bullet"/>
      <w:lvlText w:val="•"/>
      <w:lvlJc w:val="left"/>
      <w:pPr>
        <w:tabs>
          <w:tab w:val="num" w:pos="1440"/>
        </w:tabs>
        <w:ind w:left="1440" w:hanging="360"/>
      </w:pPr>
      <w:rPr>
        <w:rFonts w:ascii="Arial" w:hAnsi="Arial" w:hint="default"/>
      </w:rPr>
    </w:lvl>
    <w:lvl w:ilvl="2" w:tplc="BF8AC25E" w:tentative="1">
      <w:start w:val="1"/>
      <w:numFmt w:val="bullet"/>
      <w:lvlText w:val="•"/>
      <w:lvlJc w:val="left"/>
      <w:pPr>
        <w:tabs>
          <w:tab w:val="num" w:pos="2160"/>
        </w:tabs>
        <w:ind w:left="2160" w:hanging="360"/>
      </w:pPr>
      <w:rPr>
        <w:rFonts w:ascii="Arial" w:hAnsi="Arial" w:hint="default"/>
      </w:rPr>
    </w:lvl>
    <w:lvl w:ilvl="3" w:tplc="2B688B7E" w:tentative="1">
      <w:start w:val="1"/>
      <w:numFmt w:val="bullet"/>
      <w:lvlText w:val="•"/>
      <w:lvlJc w:val="left"/>
      <w:pPr>
        <w:tabs>
          <w:tab w:val="num" w:pos="2880"/>
        </w:tabs>
        <w:ind w:left="2880" w:hanging="360"/>
      </w:pPr>
      <w:rPr>
        <w:rFonts w:ascii="Arial" w:hAnsi="Arial" w:hint="default"/>
      </w:rPr>
    </w:lvl>
    <w:lvl w:ilvl="4" w:tplc="D58A9D5A" w:tentative="1">
      <w:start w:val="1"/>
      <w:numFmt w:val="bullet"/>
      <w:lvlText w:val="•"/>
      <w:lvlJc w:val="left"/>
      <w:pPr>
        <w:tabs>
          <w:tab w:val="num" w:pos="3600"/>
        </w:tabs>
        <w:ind w:left="3600" w:hanging="360"/>
      </w:pPr>
      <w:rPr>
        <w:rFonts w:ascii="Arial" w:hAnsi="Arial" w:hint="default"/>
      </w:rPr>
    </w:lvl>
    <w:lvl w:ilvl="5" w:tplc="1F4E6C72" w:tentative="1">
      <w:start w:val="1"/>
      <w:numFmt w:val="bullet"/>
      <w:lvlText w:val="•"/>
      <w:lvlJc w:val="left"/>
      <w:pPr>
        <w:tabs>
          <w:tab w:val="num" w:pos="4320"/>
        </w:tabs>
        <w:ind w:left="4320" w:hanging="360"/>
      </w:pPr>
      <w:rPr>
        <w:rFonts w:ascii="Arial" w:hAnsi="Arial" w:hint="default"/>
      </w:rPr>
    </w:lvl>
    <w:lvl w:ilvl="6" w:tplc="B5C82FD4" w:tentative="1">
      <w:start w:val="1"/>
      <w:numFmt w:val="bullet"/>
      <w:lvlText w:val="•"/>
      <w:lvlJc w:val="left"/>
      <w:pPr>
        <w:tabs>
          <w:tab w:val="num" w:pos="5040"/>
        </w:tabs>
        <w:ind w:left="5040" w:hanging="360"/>
      </w:pPr>
      <w:rPr>
        <w:rFonts w:ascii="Arial" w:hAnsi="Arial" w:hint="default"/>
      </w:rPr>
    </w:lvl>
    <w:lvl w:ilvl="7" w:tplc="60C26170" w:tentative="1">
      <w:start w:val="1"/>
      <w:numFmt w:val="bullet"/>
      <w:lvlText w:val="•"/>
      <w:lvlJc w:val="left"/>
      <w:pPr>
        <w:tabs>
          <w:tab w:val="num" w:pos="5760"/>
        </w:tabs>
        <w:ind w:left="5760" w:hanging="360"/>
      </w:pPr>
      <w:rPr>
        <w:rFonts w:ascii="Arial" w:hAnsi="Arial" w:hint="default"/>
      </w:rPr>
    </w:lvl>
    <w:lvl w:ilvl="8" w:tplc="75BAEE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330BF4"/>
    <w:multiLevelType w:val="hybridMultilevel"/>
    <w:tmpl w:val="A32E83D4"/>
    <w:lvl w:ilvl="0" w:tplc="C414D60E">
      <w:start w:val="1"/>
      <w:numFmt w:val="bullet"/>
      <w:lvlText w:val=""/>
      <w:lvlJc w:val="left"/>
      <w:pPr>
        <w:tabs>
          <w:tab w:val="num" w:pos="720"/>
        </w:tabs>
        <w:ind w:left="720" w:hanging="360"/>
      </w:pPr>
      <w:rPr>
        <w:rFonts w:ascii="Symbol" w:hAnsi="Symbol" w:hint="default"/>
      </w:rPr>
    </w:lvl>
    <w:lvl w:ilvl="1" w:tplc="977CEF66">
      <w:numFmt w:val="bullet"/>
      <w:lvlText w:val="o"/>
      <w:lvlJc w:val="left"/>
      <w:pPr>
        <w:tabs>
          <w:tab w:val="num" w:pos="1440"/>
        </w:tabs>
        <w:ind w:left="1440" w:hanging="360"/>
      </w:pPr>
      <w:rPr>
        <w:rFonts w:ascii="Courier New" w:hAnsi="Courier New" w:hint="default"/>
      </w:rPr>
    </w:lvl>
    <w:lvl w:ilvl="2" w:tplc="C6E0066C">
      <w:numFmt w:val="bullet"/>
      <w:lvlText w:val=""/>
      <w:lvlJc w:val="left"/>
      <w:pPr>
        <w:tabs>
          <w:tab w:val="num" w:pos="2160"/>
        </w:tabs>
        <w:ind w:left="2160" w:hanging="360"/>
      </w:pPr>
      <w:rPr>
        <w:rFonts w:ascii="Wingdings" w:hAnsi="Wingdings" w:hint="default"/>
      </w:rPr>
    </w:lvl>
    <w:lvl w:ilvl="3" w:tplc="96FA7722">
      <w:numFmt w:val="bullet"/>
      <w:lvlText w:val=""/>
      <w:lvlJc w:val="left"/>
      <w:pPr>
        <w:tabs>
          <w:tab w:val="num" w:pos="2880"/>
        </w:tabs>
        <w:ind w:left="2880" w:hanging="360"/>
      </w:pPr>
      <w:rPr>
        <w:rFonts w:ascii="Symbol" w:hAnsi="Symbol" w:hint="default"/>
      </w:rPr>
    </w:lvl>
    <w:lvl w:ilvl="4" w:tplc="BFE2F550" w:tentative="1">
      <w:start w:val="1"/>
      <w:numFmt w:val="bullet"/>
      <w:lvlText w:val=""/>
      <w:lvlJc w:val="left"/>
      <w:pPr>
        <w:tabs>
          <w:tab w:val="num" w:pos="3600"/>
        </w:tabs>
        <w:ind w:left="3600" w:hanging="360"/>
      </w:pPr>
      <w:rPr>
        <w:rFonts w:ascii="Symbol" w:hAnsi="Symbol" w:hint="default"/>
      </w:rPr>
    </w:lvl>
    <w:lvl w:ilvl="5" w:tplc="955216B6" w:tentative="1">
      <w:start w:val="1"/>
      <w:numFmt w:val="bullet"/>
      <w:lvlText w:val=""/>
      <w:lvlJc w:val="left"/>
      <w:pPr>
        <w:tabs>
          <w:tab w:val="num" w:pos="4320"/>
        </w:tabs>
        <w:ind w:left="4320" w:hanging="360"/>
      </w:pPr>
      <w:rPr>
        <w:rFonts w:ascii="Symbol" w:hAnsi="Symbol" w:hint="default"/>
      </w:rPr>
    </w:lvl>
    <w:lvl w:ilvl="6" w:tplc="B2980F98" w:tentative="1">
      <w:start w:val="1"/>
      <w:numFmt w:val="bullet"/>
      <w:lvlText w:val=""/>
      <w:lvlJc w:val="left"/>
      <w:pPr>
        <w:tabs>
          <w:tab w:val="num" w:pos="5040"/>
        </w:tabs>
        <w:ind w:left="5040" w:hanging="360"/>
      </w:pPr>
      <w:rPr>
        <w:rFonts w:ascii="Symbol" w:hAnsi="Symbol" w:hint="default"/>
      </w:rPr>
    </w:lvl>
    <w:lvl w:ilvl="7" w:tplc="B24A3200" w:tentative="1">
      <w:start w:val="1"/>
      <w:numFmt w:val="bullet"/>
      <w:lvlText w:val=""/>
      <w:lvlJc w:val="left"/>
      <w:pPr>
        <w:tabs>
          <w:tab w:val="num" w:pos="5760"/>
        </w:tabs>
        <w:ind w:left="5760" w:hanging="360"/>
      </w:pPr>
      <w:rPr>
        <w:rFonts w:ascii="Symbol" w:hAnsi="Symbol" w:hint="default"/>
      </w:rPr>
    </w:lvl>
    <w:lvl w:ilvl="8" w:tplc="B4EE80D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9" w15:restartNumberingAfterBreak="0">
    <w:nsid w:val="593A5DEF"/>
    <w:multiLevelType w:val="hybridMultilevel"/>
    <w:tmpl w:val="C2E2E94E"/>
    <w:lvl w:ilvl="0" w:tplc="0C8A66C4">
      <w:start w:val="1"/>
      <w:numFmt w:val="bullet"/>
      <w:lvlText w:val=""/>
      <w:lvlJc w:val="left"/>
      <w:pPr>
        <w:tabs>
          <w:tab w:val="num" w:pos="720"/>
        </w:tabs>
        <w:ind w:left="720" w:hanging="360"/>
      </w:pPr>
      <w:rPr>
        <w:rFonts w:ascii="Symbol" w:hAnsi="Symbol" w:hint="default"/>
      </w:rPr>
    </w:lvl>
    <w:lvl w:ilvl="1" w:tplc="C3CE60C2">
      <w:numFmt w:val="bullet"/>
      <w:lvlText w:val="o"/>
      <w:lvlJc w:val="left"/>
      <w:pPr>
        <w:tabs>
          <w:tab w:val="num" w:pos="1440"/>
        </w:tabs>
        <w:ind w:left="1440" w:hanging="360"/>
      </w:pPr>
      <w:rPr>
        <w:rFonts w:ascii="Courier New" w:hAnsi="Courier New" w:hint="default"/>
      </w:rPr>
    </w:lvl>
    <w:lvl w:ilvl="2" w:tplc="5FC44386">
      <w:numFmt w:val="bullet"/>
      <w:lvlText w:val=""/>
      <w:lvlJc w:val="left"/>
      <w:pPr>
        <w:tabs>
          <w:tab w:val="num" w:pos="2160"/>
        </w:tabs>
        <w:ind w:left="2160" w:hanging="360"/>
      </w:pPr>
      <w:rPr>
        <w:rFonts w:ascii="Wingdings" w:hAnsi="Wingdings" w:hint="default"/>
      </w:rPr>
    </w:lvl>
    <w:lvl w:ilvl="3" w:tplc="E1CE559E">
      <w:numFmt w:val="bullet"/>
      <w:lvlText w:val=""/>
      <w:lvlJc w:val="left"/>
      <w:pPr>
        <w:tabs>
          <w:tab w:val="num" w:pos="2880"/>
        </w:tabs>
        <w:ind w:left="2880" w:hanging="360"/>
      </w:pPr>
      <w:rPr>
        <w:rFonts w:ascii="Symbol" w:hAnsi="Symbol" w:hint="default"/>
      </w:rPr>
    </w:lvl>
    <w:lvl w:ilvl="4" w:tplc="EA64AFEA" w:tentative="1">
      <w:start w:val="1"/>
      <w:numFmt w:val="bullet"/>
      <w:lvlText w:val=""/>
      <w:lvlJc w:val="left"/>
      <w:pPr>
        <w:tabs>
          <w:tab w:val="num" w:pos="3600"/>
        </w:tabs>
        <w:ind w:left="3600" w:hanging="360"/>
      </w:pPr>
      <w:rPr>
        <w:rFonts w:ascii="Symbol" w:hAnsi="Symbol" w:hint="default"/>
      </w:rPr>
    </w:lvl>
    <w:lvl w:ilvl="5" w:tplc="143CB904" w:tentative="1">
      <w:start w:val="1"/>
      <w:numFmt w:val="bullet"/>
      <w:lvlText w:val=""/>
      <w:lvlJc w:val="left"/>
      <w:pPr>
        <w:tabs>
          <w:tab w:val="num" w:pos="4320"/>
        </w:tabs>
        <w:ind w:left="4320" w:hanging="360"/>
      </w:pPr>
      <w:rPr>
        <w:rFonts w:ascii="Symbol" w:hAnsi="Symbol" w:hint="default"/>
      </w:rPr>
    </w:lvl>
    <w:lvl w:ilvl="6" w:tplc="63E6C508" w:tentative="1">
      <w:start w:val="1"/>
      <w:numFmt w:val="bullet"/>
      <w:lvlText w:val=""/>
      <w:lvlJc w:val="left"/>
      <w:pPr>
        <w:tabs>
          <w:tab w:val="num" w:pos="5040"/>
        </w:tabs>
        <w:ind w:left="5040" w:hanging="360"/>
      </w:pPr>
      <w:rPr>
        <w:rFonts w:ascii="Symbol" w:hAnsi="Symbol" w:hint="default"/>
      </w:rPr>
    </w:lvl>
    <w:lvl w:ilvl="7" w:tplc="4D7297D8" w:tentative="1">
      <w:start w:val="1"/>
      <w:numFmt w:val="bullet"/>
      <w:lvlText w:val=""/>
      <w:lvlJc w:val="left"/>
      <w:pPr>
        <w:tabs>
          <w:tab w:val="num" w:pos="5760"/>
        </w:tabs>
        <w:ind w:left="5760" w:hanging="360"/>
      </w:pPr>
      <w:rPr>
        <w:rFonts w:ascii="Symbol" w:hAnsi="Symbol" w:hint="default"/>
      </w:rPr>
    </w:lvl>
    <w:lvl w:ilvl="8" w:tplc="C498733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0C6939"/>
    <w:multiLevelType w:val="hybridMultilevel"/>
    <w:tmpl w:val="E3A272C8"/>
    <w:lvl w:ilvl="0" w:tplc="C19C27BA">
      <w:start w:val="1"/>
      <w:numFmt w:val="bullet"/>
      <w:lvlText w:val=""/>
      <w:lvlJc w:val="left"/>
      <w:pPr>
        <w:tabs>
          <w:tab w:val="num" w:pos="720"/>
        </w:tabs>
        <w:ind w:left="720" w:hanging="360"/>
      </w:pPr>
      <w:rPr>
        <w:rFonts w:ascii="Wingdings" w:hAnsi="Wingdings" w:hint="default"/>
      </w:rPr>
    </w:lvl>
    <w:lvl w:ilvl="1" w:tplc="55C27970" w:tentative="1">
      <w:start w:val="1"/>
      <w:numFmt w:val="bullet"/>
      <w:lvlText w:val=""/>
      <w:lvlJc w:val="left"/>
      <w:pPr>
        <w:tabs>
          <w:tab w:val="num" w:pos="1440"/>
        </w:tabs>
        <w:ind w:left="1440" w:hanging="360"/>
      </w:pPr>
      <w:rPr>
        <w:rFonts w:ascii="Wingdings" w:hAnsi="Wingdings" w:hint="default"/>
      </w:rPr>
    </w:lvl>
    <w:lvl w:ilvl="2" w:tplc="22347382">
      <w:start w:val="1"/>
      <w:numFmt w:val="bullet"/>
      <w:lvlText w:val=""/>
      <w:lvlJc w:val="left"/>
      <w:pPr>
        <w:tabs>
          <w:tab w:val="num" w:pos="2160"/>
        </w:tabs>
        <w:ind w:left="2160" w:hanging="360"/>
      </w:pPr>
      <w:rPr>
        <w:rFonts w:ascii="Wingdings" w:hAnsi="Wingdings" w:hint="default"/>
      </w:rPr>
    </w:lvl>
    <w:lvl w:ilvl="3" w:tplc="BF246F10">
      <w:numFmt w:val="bullet"/>
      <w:lvlText w:val=""/>
      <w:lvlJc w:val="left"/>
      <w:pPr>
        <w:tabs>
          <w:tab w:val="num" w:pos="2880"/>
        </w:tabs>
        <w:ind w:left="2880" w:hanging="360"/>
      </w:pPr>
      <w:rPr>
        <w:rFonts w:ascii="Symbol" w:hAnsi="Symbol" w:hint="default"/>
      </w:rPr>
    </w:lvl>
    <w:lvl w:ilvl="4" w:tplc="5A76C9C4" w:tentative="1">
      <w:start w:val="1"/>
      <w:numFmt w:val="bullet"/>
      <w:lvlText w:val=""/>
      <w:lvlJc w:val="left"/>
      <w:pPr>
        <w:tabs>
          <w:tab w:val="num" w:pos="3600"/>
        </w:tabs>
        <w:ind w:left="3600" w:hanging="360"/>
      </w:pPr>
      <w:rPr>
        <w:rFonts w:ascii="Wingdings" w:hAnsi="Wingdings" w:hint="default"/>
      </w:rPr>
    </w:lvl>
    <w:lvl w:ilvl="5" w:tplc="E0C47A1C" w:tentative="1">
      <w:start w:val="1"/>
      <w:numFmt w:val="bullet"/>
      <w:lvlText w:val=""/>
      <w:lvlJc w:val="left"/>
      <w:pPr>
        <w:tabs>
          <w:tab w:val="num" w:pos="4320"/>
        </w:tabs>
        <w:ind w:left="4320" w:hanging="360"/>
      </w:pPr>
      <w:rPr>
        <w:rFonts w:ascii="Wingdings" w:hAnsi="Wingdings" w:hint="default"/>
      </w:rPr>
    </w:lvl>
    <w:lvl w:ilvl="6" w:tplc="10781CE2" w:tentative="1">
      <w:start w:val="1"/>
      <w:numFmt w:val="bullet"/>
      <w:lvlText w:val=""/>
      <w:lvlJc w:val="left"/>
      <w:pPr>
        <w:tabs>
          <w:tab w:val="num" w:pos="5040"/>
        </w:tabs>
        <w:ind w:left="5040" w:hanging="360"/>
      </w:pPr>
      <w:rPr>
        <w:rFonts w:ascii="Wingdings" w:hAnsi="Wingdings" w:hint="default"/>
      </w:rPr>
    </w:lvl>
    <w:lvl w:ilvl="7" w:tplc="9432BC20" w:tentative="1">
      <w:start w:val="1"/>
      <w:numFmt w:val="bullet"/>
      <w:lvlText w:val=""/>
      <w:lvlJc w:val="left"/>
      <w:pPr>
        <w:tabs>
          <w:tab w:val="num" w:pos="5760"/>
        </w:tabs>
        <w:ind w:left="5760" w:hanging="360"/>
      </w:pPr>
      <w:rPr>
        <w:rFonts w:ascii="Wingdings" w:hAnsi="Wingdings" w:hint="default"/>
      </w:rPr>
    </w:lvl>
    <w:lvl w:ilvl="8" w:tplc="CD1E847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E8632E"/>
    <w:multiLevelType w:val="hybridMultilevel"/>
    <w:tmpl w:val="53BCE332"/>
    <w:lvl w:ilvl="0" w:tplc="6C50A5A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2"/>
  </w:num>
  <w:num w:numId="2" w16cid:durableId="1124617442">
    <w:abstractNumId w:val="6"/>
  </w:num>
  <w:num w:numId="3" w16cid:durableId="1808232388">
    <w:abstractNumId w:val="16"/>
  </w:num>
  <w:num w:numId="4" w16cid:durableId="240604303">
    <w:abstractNumId w:val="21"/>
  </w:num>
  <w:num w:numId="5" w16cid:durableId="1459421446">
    <w:abstractNumId w:val="25"/>
  </w:num>
  <w:num w:numId="6" w16cid:durableId="14308880">
    <w:abstractNumId w:val="39"/>
  </w:num>
  <w:num w:numId="7" w16cid:durableId="1971787683">
    <w:abstractNumId w:val="11"/>
  </w:num>
  <w:num w:numId="8" w16cid:durableId="1222450362">
    <w:abstractNumId w:val="45"/>
  </w:num>
  <w:num w:numId="9" w16cid:durableId="1497529431">
    <w:abstractNumId w:val="48"/>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42"/>
  </w:num>
  <w:num w:numId="18" w16cid:durableId="364671150">
    <w:abstractNumId w:val="35"/>
  </w:num>
  <w:num w:numId="19" w16cid:durableId="1014529642">
    <w:abstractNumId w:val="27"/>
  </w:num>
  <w:num w:numId="20" w16cid:durableId="189686345">
    <w:abstractNumId w:val="2"/>
  </w:num>
  <w:num w:numId="21" w16cid:durableId="942568445">
    <w:abstractNumId w:val="19"/>
  </w:num>
  <w:num w:numId="22" w16cid:durableId="518197973">
    <w:abstractNumId w:val="46"/>
  </w:num>
  <w:num w:numId="23" w16cid:durableId="1420633849">
    <w:abstractNumId w:val="13"/>
  </w:num>
  <w:num w:numId="24" w16cid:durableId="551383779">
    <w:abstractNumId w:val="24"/>
  </w:num>
  <w:num w:numId="25" w16cid:durableId="1863280615">
    <w:abstractNumId w:val="36"/>
  </w:num>
  <w:num w:numId="26" w16cid:durableId="752313536">
    <w:abstractNumId w:val="38"/>
  </w:num>
  <w:num w:numId="27" w16cid:durableId="2099714871">
    <w:abstractNumId w:val="4"/>
  </w:num>
  <w:num w:numId="28" w16cid:durableId="1763647015">
    <w:abstractNumId w:val="30"/>
  </w:num>
  <w:num w:numId="29" w16cid:durableId="2047021867">
    <w:abstractNumId w:val="47"/>
  </w:num>
  <w:num w:numId="30" w16cid:durableId="2070419443">
    <w:abstractNumId w:val="7"/>
  </w:num>
  <w:num w:numId="31" w16cid:durableId="1173834553">
    <w:abstractNumId w:val="28"/>
  </w:num>
  <w:num w:numId="32" w16cid:durableId="1871457318">
    <w:abstractNumId w:val="17"/>
  </w:num>
  <w:num w:numId="33" w16cid:durableId="1962953186">
    <w:abstractNumId w:val="0"/>
  </w:num>
  <w:num w:numId="34" w16cid:durableId="1112435879">
    <w:abstractNumId w:val="26"/>
  </w:num>
  <w:num w:numId="35" w16cid:durableId="2097743384">
    <w:abstractNumId w:val="23"/>
  </w:num>
  <w:num w:numId="36" w16cid:durableId="1742560981">
    <w:abstractNumId w:val="14"/>
  </w:num>
  <w:num w:numId="37" w16cid:durableId="1316908993">
    <w:abstractNumId w:val="37"/>
  </w:num>
  <w:num w:numId="38" w16cid:durableId="431171619">
    <w:abstractNumId w:val="43"/>
  </w:num>
  <w:num w:numId="39" w16cid:durableId="1268537699">
    <w:abstractNumId w:val="44"/>
  </w:num>
  <w:num w:numId="40" w16cid:durableId="652369977">
    <w:abstractNumId w:val="34"/>
  </w:num>
  <w:num w:numId="41" w16cid:durableId="183137014">
    <w:abstractNumId w:val="33"/>
  </w:num>
  <w:num w:numId="42" w16cid:durableId="843473093">
    <w:abstractNumId w:val="33"/>
  </w:num>
  <w:num w:numId="43" w16cid:durableId="1606383880">
    <w:abstractNumId w:val="40"/>
  </w:num>
  <w:num w:numId="44" w16cid:durableId="1115830524">
    <w:abstractNumId w:val="20"/>
  </w:num>
  <w:num w:numId="45" w16cid:durableId="1839268151">
    <w:abstractNumId w:val="29"/>
  </w:num>
  <w:num w:numId="46" w16cid:durableId="1982610464">
    <w:abstractNumId w:val="5"/>
  </w:num>
  <w:num w:numId="47" w16cid:durableId="1282883828">
    <w:abstractNumId w:val="22"/>
  </w:num>
  <w:num w:numId="48" w16cid:durableId="2034844623">
    <w:abstractNumId w:val="31"/>
  </w:num>
  <w:num w:numId="49" w16cid:durableId="835730366">
    <w:abstractNumId w:val="18"/>
  </w:num>
  <w:num w:numId="50" w16cid:durableId="929698814">
    <w:abstractNumId w:val="4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9E1"/>
    <w:rsid w:val="00010B1C"/>
    <w:rsid w:val="00010BA4"/>
    <w:rsid w:val="00010DC6"/>
    <w:rsid w:val="00010DF2"/>
    <w:rsid w:val="0001108B"/>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174"/>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2FB"/>
    <w:rsid w:val="00031694"/>
    <w:rsid w:val="00032669"/>
    <w:rsid w:val="00032724"/>
    <w:rsid w:val="00032BA2"/>
    <w:rsid w:val="00032C7D"/>
    <w:rsid w:val="00032CB5"/>
    <w:rsid w:val="000335B1"/>
    <w:rsid w:val="000335D7"/>
    <w:rsid w:val="00034309"/>
    <w:rsid w:val="00034420"/>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0D6"/>
    <w:rsid w:val="00056166"/>
    <w:rsid w:val="00056849"/>
    <w:rsid w:val="00056924"/>
    <w:rsid w:val="0005694F"/>
    <w:rsid w:val="00056DA3"/>
    <w:rsid w:val="00057FF2"/>
    <w:rsid w:val="00060115"/>
    <w:rsid w:val="000606AD"/>
    <w:rsid w:val="000612AF"/>
    <w:rsid w:val="00061307"/>
    <w:rsid w:val="0006136D"/>
    <w:rsid w:val="00061504"/>
    <w:rsid w:val="00061DFF"/>
    <w:rsid w:val="00063181"/>
    <w:rsid w:val="0006318E"/>
    <w:rsid w:val="000639E8"/>
    <w:rsid w:val="00063A71"/>
    <w:rsid w:val="00063C9D"/>
    <w:rsid w:val="00064C85"/>
    <w:rsid w:val="000651FF"/>
    <w:rsid w:val="000652BC"/>
    <w:rsid w:val="00065587"/>
    <w:rsid w:val="000655E0"/>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AC9"/>
    <w:rsid w:val="00073ED8"/>
    <w:rsid w:val="00074F4A"/>
    <w:rsid w:val="000753D0"/>
    <w:rsid w:val="00075743"/>
    <w:rsid w:val="00075833"/>
    <w:rsid w:val="00075923"/>
    <w:rsid w:val="00075D84"/>
    <w:rsid w:val="00075E34"/>
    <w:rsid w:val="00077082"/>
    <w:rsid w:val="000773E2"/>
    <w:rsid w:val="0007787B"/>
    <w:rsid w:val="00077EB3"/>
    <w:rsid w:val="000815DF"/>
    <w:rsid w:val="00081944"/>
    <w:rsid w:val="00081CB8"/>
    <w:rsid w:val="00081CD3"/>
    <w:rsid w:val="00081E61"/>
    <w:rsid w:val="00081F92"/>
    <w:rsid w:val="000823AB"/>
    <w:rsid w:val="0008273A"/>
    <w:rsid w:val="00082938"/>
    <w:rsid w:val="00082CE7"/>
    <w:rsid w:val="000831CC"/>
    <w:rsid w:val="00083B49"/>
    <w:rsid w:val="00083BDB"/>
    <w:rsid w:val="000841FD"/>
    <w:rsid w:val="000847BC"/>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339"/>
    <w:rsid w:val="00093510"/>
    <w:rsid w:val="000942C6"/>
    <w:rsid w:val="0009490E"/>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5FF7"/>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187E"/>
    <w:rsid w:val="000B2537"/>
    <w:rsid w:val="000B26E6"/>
    <w:rsid w:val="000B2AD9"/>
    <w:rsid w:val="000B31CF"/>
    <w:rsid w:val="000B3FA1"/>
    <w:rsid w:val="000B4222"/>
    <w:rsid w:val="000B4AB4"/>
    <w:rsid w:val="000B4F0C"/>
    <w:rsid w:val="000B5048"/>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71C"/>
    <w:rsid w:val="000D69D1"/>
    <w:rsid w:val="000D6E43"/>
    <w:rsid w:val="000D735C"/>
    <w:rsid w:val="000D7700"/>
    <w:rsid w:val="000D7DE9"/>
    <w:rsid w:val="000E0045"/>
    <w:rsid w:val="000E0A10"/>
    <w:rsid w:val="000E136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3F7C"/>
    <w:rsid w:val="0010494F"/>
    <w:rsid w:val="00104A4E"/>
    <w:rsid w:val="001050F1"/>
    <w:rsid w:val="0010533A"/>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2AA5"/>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A3B"/>
    <w:rsid w:val="00123B9C"/>
    <w:rsid w:val="00123EF0"/>
    <w:rsid w:val="0012426A"/>
    <w:rsid w:val="00124716"/>
    <w:rsid w:val="00124776"/>
    <w:rsid w:val="0012498D"/>
    <w:rsid w:val="00124B37"/>
    <w:rsid w:val="00124C0A"/>
    <w:rsid w:val="001253D8"/>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BD4"/>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1F72"/>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3CDC"/>
    <w:rsid w:val="0015419D"/>
    <w:rsid w:val="00154AAF"/>
    <w:rsid w:val="00154CC5"/>
    <w:rsid w:val="0015508E"/>
    <w:rsid w:val="001550EC"/>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6A"/>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5D85"/>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08A"/>
    <w:rsid w:val="00197A70"/>
    <w:rsid w:val="00197AE8"/>
    <w:rsid w:val="00197BCB"/>
    <w:rsid w:val="00197D9E"/>
    <w:rsid w:val="001A0663"/>
    <w:rsid w:val="001A0695"/>
    <w:rsid w:val="001A076D"/>
    <w:rsid w:val="001A0EE5"/>
    <w:rsid w:val="001A146E"/>
    <w:rsid w:val="001A1A71"/>
    <w:rsid w:val="001A1CBF"/>
    <w:rsid w:val="001A2B7A"/>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CCE"/>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33C1"/>
    <w:rsid w:val="001E4305"/>
    <w:rsid w:val="001E5436"/>
    <w:rsid w:val="001E5686"/>
    <w:rsid w:val="001E5FFE"/>
    <w:rsid w:val="001E6D53"/>
    <w:rsid w:val="001E7AD0"/>
    <w:rsid w:val="001F0951"/>
    <w:rsid w:val="001F09F2"/>
    <w:rsid w:val="001F0E38"/>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1F7E4F"/>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EAC"/>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25B"/>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8CD"/>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22A"/>
    <w:rsid w:val="00296997"/>
    <w:rsid w:val="00296EEE"/>
    <w:rsid w:val="00296FE1"/>
    <w:rsid w:val="002970C0"/>
    <w:rsid w:val="00297813"/>
    <w:rsid w:val="002A038E"/>
    <w:rsid w:val="002A05BC"/>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2E9"/>
    <w:rsid w:val="002B055D"/>
    <w:rsid w:val="002B080D"/>
    <w:rsid w:val="002B0899"/>
    <w:rsid w:val="002B09A1"/>
    <w:rsid w:val="002B0C68"/>
    <w:rsid w:val="002B0D0E"/>
    <w:rsid w:val="002B11DF"/>
    <w:rsid w:val="002B19E4"/>
    <w:rsid w:val="002B1FC3"/>
    <w:rsid w:val="002B250E"/>
    <w:rsid w:val="002B2E20"/>
    <w:rsid w:val="002B315D"/>
    <w:rsid w:val="002B32D8"/>
    <w:rsid w:val="002B3365"/>
    <w:rsid w:val="002B393D"/>
    <w:rsid w:val="002B39E0"/>
    <w:rsid w:val="002B3F06"/>
    <w:rsid w:val="002B488D"/>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1E"/>
    <w:rsid w:val="002D57E4"/>
    <w:rsid w:val="002D6A81"/>
    <w:rsid w:val="002D7290"/>
    <w:rsid w:val="002D7844"/>
    <w:rsid w:val="002D7AAE"/>
    <w:rsid w:val="002D7BC4"/>
    <w:rsid w:val="002D7CAB"/>
    <w:rsid w:val="002D7EE8"/>
    <w:rsid w:val="002D7FEB"/>
    <w:rsid w:val="002E095D"/>
    <w:rsid w:val="002E1C57"/>
    <w:rsid w:val="002E29FC"/>
    <w:rsid w:val="002E2C45"/>
    <w:rsid w:val="002E301E"/>
    <w:rsid w:val="002E30BA"/>
    <w:rsid w:val="002E3311"/>
    <w:rsid w:val="002E3353"/>
    <w:rsid w:val="002E37E8"/>
    <w:rsid w:val="002E385A"/>
    <w:rsid w:val="002E4272"/>
    <w:rsid w:val="002E42BF"/>
    <w:rsid w:val="002E4D88"/>
    <w:rsid w:val="002E515D"/>
    <w:rsid w:val="002E5531"/>
    <w:rsid w:val="002E65D1"/>
    <w:rsid w:val="002E66DA"/>
    <w:rsid w:val="002E7011"/>
    <w:rsid w:val="002E7A34"/>
    <w:rsid w:val="002F0543"/>
    <w:rsid w:val="002F0FC5"/>
    <w:rsid w:val="002F1011"/>
    <w:rsid w:val="002F16B8"/>
    <w:rsid w:val="002F1C8C"/>
    <w:rsid w:val="002F1F72"/>
    <w:rsid w:val="002F28ED"/>
    <w:rsid w:val="002F2E44"/>
    <w:rsid w:val="002F2E4A"/>
    <w:rsid w:val="002F3077"/>
    <w:rsid w:val="002F3163"/>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1C2"/>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3A1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61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3CBE"/>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B1A"/>
    <w:rsid w:val="003C1DD3"/>
    <w:rsid w:val="003C20D7"/>
    <w:rsid w:val="003C24EF"/>
    <w:rsid w:val="003C3383"/>
    <w:rsid w:val="003C3FA8"/>
    <w:rsid w:val="003C3FBF"/>
    <w:rsid w:val="003C4C0E"/>
    <w:rsid w:val="003C51E7"/>
    <w:rsid w:val="003C5E5E"/>
    <w:rsid w:val="003C68AA"/>
    <w:rsid w:val="003C6ADC"/>
    <w:rsid w:val="003C74C1"/>
    <w:rsid w:val="003D03B1"/>
    <w:rsid w:val="003D0A47"/>
    <w:rsid w:val="003D0DFF"/>
    <w:rsid w:val="003D0ECF"/>
    <w:rsid w:val="003D0FCC"/>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6D1"/>
    <w:rsid w:val="003E18EA"/>
    <w:rsid w:val="003E2023"/>
    <w:rsid w:val="003E2347"/>
    <w:rsid w:val="003E3E14"/>
    <w:rsid w:val="003E43B7"/>
    <w:rsid w:val="003E48D3"/>
    <w:rsid w:val="003E4CB5"/>
    <w:rsid w:val="003E4CBC"/>
    <w:rsid w:val="003E50F4"/>
    <w:rsid w:val="003E5A91"/>
    <w:rsid w:val="003E5DE5"/>
    <w:rsid w:val="003E648B"/>
    <w:rsid w:val="003E66C8"/>
    <w:rsid w:val="003E6960"/>
    <w:rsid w:val="003E6D49"/>
    <w:rsid w:val="003E705C"/>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7EF"/>
    <w:rsid w:val="00400E83"/>
    <w:rsid w:val="00400F52"/>
    <w:rsid w:val="004020C7"/>
    <w:rsid w:val="004023DF"/>
    <w:rsid w:val="00402BEB"/>
    <w:rsid w:val="0040312B"/>
    <w:rsid w:val="00403E05"/>
    <w:rsid w:val="00403F36"/>
    <w:rsid w:val="00403F3D"/>
    <w:rsid w:val="00404599"/>
    <w:rsid w:val="00404C2F"/>
    <w:rsid w:val="00404D78"/>
    <w:rsid w:val="00404FF2"/>
    <w:rsid w:val="004061F4"/>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5420"/>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06B"/>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7F7"/>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292"/>
    <w:rsid w:val="00457F45"/>
    <w:rsid w:val="00457F94"/>
    <w:rsid w:val="00460559"/>
    <w:rsid w:val="00460780"/>
    <w:rsid w:val="004609D7"/>
    <w:rsid w:val="00461C87"/>
    <w:rsid w:val="00461D6A"/>
    <w:rsid w:val="00461D8F"/>
    <w:rsid w:val="00461F20"/>
    <w:rsid w:val="00462017"/>
    <w:rsid w:val="0046234A"/>
    <w:rsid w:val="0046237A"/>
    <w:rsid w:val="00462670"/>
    <w:rsid w:val="00462810"/>
    <w:rsid w:val="00462EA1"/>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175"/>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340"/>
    <w:rsid w:val="0048649F"/>
    <w:rsid w:val="00487756"/>
    <w:rsid w:val="00487C2B"/>
    <w:rsid w:val="00487F52"/>
    <w:rsid w:val="0049011D"/>
    <w:rsid w:val="00490597"/>
    <w:rsid w:val="0049092C"/>
    <w:rsid w:val="00490CC9"/>
    <w:rsid w:val="004914C8"/>
    <w:rsid w:val="004917DA"/>
    <w:rsid w:val="00491AD9"/>
    <w:rsid w:val="004921DB"/>
    <w:rsid w:val="00492A04"/>
    <w:rsid w:val="00493100"/>
    <w:rsid w:val="004935FC"/>
    <w:rsid w:val="00493E4E"/>
    <w:rsid w:val="00493F5C"/>
    <w:rsid w:val="00493FB6"/>
    <w:rsid w:val="0049408D"/>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878"/>
    <w:rsid w:val="004A2FFE"/>
    <w:rsid w:val="004A33DC"/>
    <w:rsid w:val="004A341F"/>
    <w:rsid w:val="004A3685"/>
    <w:rsid w:val="004A3D92"/>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D8F"/>
    <w:rsid w:val="004C2EDD"/>
    <w:rsid w:val="004C341E"/>
    <w:rsid w:val="004C38FC"/>
    <w:rsid w:val="004C3F45"/>
    <w:rsid w:val="004C43F6"/>
    <w:rsid w:val="004C48ED"/>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C7B37"/>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2D2"/>
    <w:rsid w:val="004E290C"/>
    <w:rsid w:val="004E32D7"/>
    <w:rsid w:val="004E34E5"/>
    <w:rsid w:val="004E427D"/>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1AA3"/>
    <w:rsid w:val="00502423"/>
    <w:rsid w:val="00502A6C"/>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D52"/>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063E"/>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6659"/>
    <w:rsid w:val="00537025"/>
    <w:rsid w:val="005372CC"/>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51D"/>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3F39"/>
    <w:rsid w:val="005840FA"/>
    <w:rsid w:val="005842F3"/>
    <w:rsid w:val="00584C2A"/>
    <w:rsid w:val="00584E2D"/>
    <w:rsid w:val="00585940"/>
    <w:rsid w:val="00585C9B"/>
    <w:rsid w:val="0058655F"/>
    <w:rsid w:val="0058665D"/>
    <w:rsid w:val="0058690C"/>
    <w:rsid w:val="0058694D"/>
    <w:rsid w:val="005869AA"/>
    <w:rsid w:val="0059003B"/>
    <w:rsid w:val="005904FD"/>
    <w:rsid w:val="0059063F"/>
    <w:rsid w:val="005907A1"/>
    <w:rsid w:val="00590802"/>
    <w:rsid w:val="00590F86"/>
    <w:rsid w:val="005910EB"/>
    <w:rsid w:val="005918EC"/>
    <w:rsid w:val="00591D48"/>
    <w:rsid w:val="00591E05"/>
    <w:rsid w:val="00592035"/>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49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CE8"/>
    <w:rsid w:val="005B2EB1"/>
    <w:rsid w:val="005B2FFD"/>
    <w:rsid w:val="005B3440"/>
    <w:rsid w:val="005B40A3"/>
    <w:rsid w:val="005B42C6"/>
    <w:rsid w:val="005B4A1E"/>
    <w:rsid w:val="005B4A28"/>
    <w:rsid w:val="005B4AD4"/>
    <w:rsid w:val="005B4C8E"/>
    <w:rsid w:val="005B52E4"/>
    <w:rsid w:val="005B53D4"/>
    <w:rsid w:val="005B5DA7"/>
    <w:rsid w:val="005B5F82"/>
    <w:rsid w:val="005B6427"/>
    <w:rsid w:val="005B658C"/>
    <w:rsid w:val="005B659B"/>
    <w:rsid w:val="005B6CE8"/>
    <w:rsid w:val="005B7028"/>
    <w:rsid w:val="005B7BBC"/>
    <w:rsid w:val="005B7C20"/>
    <w:rsid w:val="005C006C"/>
    <w:rsid w:val="005C0450"/>
    <w:rsid w:val="005C04E6"/>
    <w:rsid w:val="005C0A16"/>
    <w:rsid w:val="005C0F22"/>
    <w:rsid w:val="005C1E34"/>
    <w:rsid w:val="005C2E82"/>
    <w:rsid w:val="005C312F"/>
    <w:rsid w:val="005C3472"/>
    <w:rsid w:val="005C3516"/>
    <w:rsid w:val="005C36A8"/>
    <w:rsid w:val="005C3B82"/>
    <w:rsid w:val="005C4013"/>
    <w:rsid w:val="005C4386"/>
    <w:rsid w:val="005C452C"/>
    <w:rsid w:val="005C4B90"/>
    <w:rsid w:val="005C50B8"/>
    <w:rsid w:val="005C511B"/>
    <w:rsid w:val="005C57DC"/>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5A5"/>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337"/>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ABB"/>
    <w:rsid w:val="00620C74"/>
    <w:rsid w:val="00622556"/>
    <w:rsid w:val="00622F15"/>
    <w:rsid w:val="006234D9"/>
    <w:rsid w:val="006238BF"/>
    <w:rsid w:val="006238E2"/>
    <w:rsid w:val="00624097"/>
    <w:rsid w:val="0062473D"/>
    <w:rsid w:val="00624B9C"/>
    <w:rsid w:val="00624FA4"/>
    <w:rsid w:val="00625589"/>
    <w:rsid w:val="00625B25"/>
    <w:rsid w:val="00625F2E"/>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6BD"/>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2C53"/>
    <w:rsid w:val="00653480"/>
    <w:rsid w:val="00653601"/>
    <w:rsid w:val="00654121"/>
    <w:rsid w:val="00655603"/>
    <w:rsid w:val="00655AD3"/>
    <w:rsid w:val="006564CF"/>
    <w:rsid w:val="006566E2"/>
    <w:rsid w:val="00656CFF"/>
    <w:rsid w:val="00656F61"/>
    <w:rsid w:val="0065779F"/>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4971"/>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5B7"/>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5B8"/>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8A1"/>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1FC0"/>
    <w:rsid w:val="006C202C"/>
    <w:rsid w:val="006C2094"/>
    <w:rsid w:val="006C21D4"/>
    <w:rsid w:val="006C2621"/>
    <w:rsid w:val="006C2B8E"/>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2B8F"/>
    <w:rsid w:val="006D3877"/>
    <w:rsid w:val="006D3C3F"/>
    <w:rsid w:val="006D3FCB"/>
    <w:rsid w:val="006D4110"/>
    <w:rsid w:val="006D4135"/>
    <w:rsid w:val="006D455E"/>
    <w:rsid w:val="006D4ACC"/>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0C24"/>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3EC5"/>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ADC"/>
    <w:rsid w:val="00712FB3"/>
    <w:rsid w:val="0071331D"/>
    <w:rsid w:val="00713438"/>
    <w:rsid w:val="00713F1E"/>
    <w:rsid w:val="00713FBD"/>
    <w:rsid w:val="00714DB1"/>
    <w:rsid w:val="00714FC1"/>
    <w:rsid w:val="007154C4"/>
    <w:rsid w:val="00715864"/>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3D0"/>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8CB"/>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2EC9"/>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3F91"/>
    <w:rsid w:val="007641BF"/>
    <w:rsid w:val="0076447A"/>
    <w:rsid w:val="00764498"/>
    <w:rsid w:val="007646ED"/>
    <w:rsid w:val="0076474C"/>
    <w:rsid w:val="00764BA2"/>
    <w:rsid w:val="00764DB5"/>
    <w:rsid w:val="007655C4"/>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1FD"/>
    <w:rsid w:val="00777269"/>
    <w:rsid w:val="007773C5"/>
    <w:rsid w:val="00777496"/>
    <w:rsid w:val="00777696"/>
    <w:rsid w:val="0077784E"/>
    <w:rsid w:val="007778C1"/>
    <w:rsid w:val="00777A0F"/>
    <w:rsid w:val="00777D09"/>
    <w:rsid w:val="00780632"/>
    <w:rsid w:val="007807B2"/>
    <w:rsid w:val="00780A1F"/>
    <w:rsid w:val="0078121A"/>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C8E"/>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3AD2"/>
    <w:rsid w:val="007A4043"/>
    <w:rsid w:val="007A4377"/>
    <w:rsid w:val="007A4B2F"/>
    <w:rsid w:val="007A4DF5"/>
    <w:rsid w:val="007A52BA"/>
    <w:rsid w:val="007A53C6"/>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4998"/>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2C"/>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342"/>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972"/>
    <w:rsid w:val="00804A3A"/>
    <w:rsid w:val="00804B67"/>
    <w:rsid w:val="00804C08"/>
    <w:rsid w:val="00805C44"/>
    <w:rsid w:val="00806455"/>
    <w:rsid w:val="00807B73"/>
    <w:rsid w:val="00807BA4"/>
    <w:rsid w:val="00810579"/>
    <w:rsid w:val="00811004"/>
    <w:rsid w:val="00811257"/>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65D4"/>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0E9A"/>
    <w:rsid w:val="00831004"/>
    <w:rsid w:val="0083154F"/>
    <w:rsid w:val="00831707"/>
    <w:rsid w:val="00831A5A"/>
    <w:rsid w:val="008321AF"/>
    <w:rsid w:val="0083222C"/>
    <w:rsid w:val="00832C19"/>
    <w:rsid w:val="008331B1"/>
    <w:rsid w:val="00833384"/>
    <w:rsid w:val="00834970"/>
    <w:rsid w:val="00834973"/>
    <w:rsid w:val="00834E3B"/>
    <w:rsid w:val="00835601"/>
    <w:rsid w:val="008356B8"/>
    <w:rsid w:val="008363D5"/>
    <w:rsid w:val="008363F1"/>
    <w:rsid w:val="008368EF"/>
    <w:rsid w:val="00836B39"/>
    <w:rsid w:val="00836C63"/>
    <w:rsid w:val="00836ECC"/>
    <w:rsid w:val="00837D48"/>
    <w:rsid w:val="00837ECC"/>
    <w:rsid w:val="00837EE8"/>
    <w:rsid w:val="00840058"/>
    <w:rsid w:val="00840563"/>
    <w:rsid w:val="0084056A"/>
    <w:rsid w:val="00841675"/>
    <w:rsid w:val="00841D60"/>
    <w:rsid w:val="00841E08"/>
    <w:rsid w:val="00841F06"/>
    <w:rsid w:val="00841F46"/>
    <w:rsid w:val="008422F6"/>
    <w:rsid w:val="00842682"/>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7D3"/>
    <w:rsid w:val="00853DC4"/>
    <w:rsid w:val="00854EC7"/>
    <w:rsid w:val="00855114"/>
    <w:rsid w:val="0085532B"/>
    <w:rsid w:val="00855C15"/>
    <w:rsid w:val="00856003"/>
    <w:rsid w:val="008561C6"/>
    <w:rsid w:val="00856B7D"/>
    <w:rsid w:val="00856EE2"/>
    <w:rsid w:val="00856F8B"/>
    <w:rsid w:val="0085735D"/>
    <w:rsid w:val="00857854"/>
    <w:rsid w:val="0086009F"/>
    <w:rsid w:val="0086034E"/>
    <w:rsid w:val="00860635"/>
    <w:rsid w:val="00860740"/>
    <w:rsid w:val="00860FE3"/>
    <w:rsid w:val="008610D7"/>
    <w:rsid w:val="00861928"/>
    <w:rsid w:val="00862192"/>
    <w:rsid w:val="00862449"/>
    <w:rsid w:val="008624C1"/>
    <w:rsid w:val="00862548"/>
    <w:rsid w:val="00862621"/>
    <w:rsid w:val="00862D86"/>
    <w:rsid w:val="00862DA4"/>
    <w:rsid w:val="00862FC4"/>
    <w:rsid w:val="00863A98"/>
    <w:rsid w:val="00863EEC"/>
    <w:rsid w:val="00863FA3"/>
    <w:rsid w:val="00864202"/>
    <w:rsid w:val="00864518"/>
    <w:rsid w:val="00864BE4"/>
    <w:rsid w:val="00865839"/>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EEA"/>
    <w:rsid w:val="00891F5C"/>
    <w:rsid w:val="0089250F"/>
    <w:rsid w:val="00893400"/>
    <w:rsid w:val="008934E1"/>
    <w:rsid w:val="00893EB2"/>
    <w:rsid w:val="008940CB"/>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7136"/>
    <w:rsid w:val="008B75AF"/>
    <w:rsid w:val="008B768F"/>
    <w:rsid w:val="008B7942"/>
    <w:rsid w:val="008B7D61"/>
    <w:rsid w:val="008C028D"/>
    <w:rsid w:val="008C0493"/>
    <w:rsid w:val="008C07B6"/>
    <w:rsid w:val="008C0E0C"/>
    <w:rsid w:val="008C1482"/>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510"/>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319D"/>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0F8"/>
    <w:rsid w:val="00940A20"/>
    <w:rsid w:val="00940C37"/>
    <w:rsid w:val="0094169E"/>
    <w:rsid w:val="00941D03"/>
    <w:rsid w:val="0094280D"/>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7AE"/>
    <w:rsid w:val="00972CFF"/>
    <w:rsid w:val="009734E3"/>
    <w:rsid w:val="00973554"/>
    <w:rsid w:val="00973D23"/>
    <w:rsid w:val="00973D54"/>
    <w:rsid w:val="009745B7"/>
    <w:rsid w:val="00974E2C"/>
    <w:rsid w:val="0097566C"/>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3D4D"/>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1AA9"/>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83"/>
    <w:rsid w:val="009A7831"/>
    <w:rsid w:val="009A786B"/>
    <w:rsid w:val="009A7D69"/>
    <w:rsid w:val="009B01BE"/>
    <w:rsid w:val="009B0373"/>
    <w:rsid w:val="009B0424"/>
    <w:rsid w:val="009B100E"/>
    <w:rsid w:val="009B26B3"/>
    <w:rsid w:val="009B272A"/>
    <w:rsid w:val="009B27EE"/>
    <w:rsid w:val="009B2AA8"/>
    <w:rsid w:val="009B2BBB"/>
    <w:rsid w:val="009B3139"/>
    <w:rsid w:val="009B355E"/>
    <w:rsid w:val="009B36D9"/>
    <w:rsid w:val="009B37E7"/>
    <w:rsid w:val="009B3A48"/>
    <w:rsid w:val="009B3BBE"/>
    <w:rsid w:val="009B3F24"/>
    <w:rsid w:val="009B3F33"/>
    <w:rsid w:val="009B40CA"/>
    <w:rsid w:val="009B4544"/>
    <w:rsid w:val="009B4C1F"/>
    <w:rsid w:val="009B61E5"/>
    <w:rsid w:val="009B68BB"/>
    <w:rsid w:val="009B736E"/>
    <w:rsid w:val="009B7644"/>
    <w:rsid w:val="009B786B"/>
    <w:rsid w:val="009B7CAF"/>
    <w:rsid w:val="009C017F"/>
    <w:rsid w:val="009C0446"/>
    <w:rsid w:val="009C054C"/>
    <w:rsid w:val="009C0BCF"/>
    <w:rsid w:val="009C1132"/>
    <w:rsid w:val="009C1D9C"/>
    <w:rsid w:val="009C2137"/>
    <w:rsid w:val="009C22E3"/>
    <w:rsid w:val="009C2875"/>
    <w:rsid w:val="009C2A97"/>
    <w:rsid w:val="009C2E55"/>
    <w:rsid w:val="009C3125"/>
    <w:rsid w:val="009C32D9"/>
    <w:rsid w:val="009C3C29"/>
    <w:rsid w:val="009C3C2C"/>
    <w:rsid w:val="009C3EA4"/>
    <w:rsid w:val="009C417A"/>
    <w:rsid w:val="009C63EF"/>
    <w:rsid w:val="009C6C44"/>
    <w:rsid w:val="009C7017"/>
    <w:rsid w:val="009C76D3"/>
    <w:rsid w:val="009C7AEF"/>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984"/>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69CE"/>
    <w:rsid w:val="00A26D57"/>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B75"/>
    <w:rsid w:val="00A36CAA"/>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35A"/>
    <w:rsid w:val="00A60AE3"/>
    <w:rsid w:val="00A60E3E"/>
    <w:rsid w:val="00A6104B"/>
    <w:rsid w:val="00A61847"/>
    <w:rsid w:val="00A61999"/>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0FD7"/>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6C9C"/>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D0"/>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4E1"/>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37A5"/>
    <w:rsid w:val="00AF427D"/>
    <w:rsid w:val="00AF434B"/>
    <w:rsid w:val="00AF534D"/>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352"/>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0E1B"/>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17B25"/>
    <w:rsid w:val="00B20098"/>
    <w:rsid w:val="00B2057C"/>
    <w:rsid w:val="00B20A3F"/>
    <w:rsid w:val="00B210F4"/>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59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59A0"/>
    <w:rsid w:val="00B46673"/>
    <w:rsid w:val="00B468FF"/>
    <w:rsid w:val="00B46A36"/>
    <w:rsid w:val="00B46B41"/>
    <w:rsid w:val="00B46F94"/>
    <w:rsid w:val="00B47087"/>
    <w:rsid w:val="00B474BA"/>
    <w:rsid w:val="00B47633"/>
    <w:rsid w:val="00B47B44"/>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5F6"/>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4E3"/>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686"/>
    <w:rsid w:val="00B7087B"/>
    <w:rsid w:val="00B708BB"/>
    <w:rsid w:val="00B70D10"/>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6341"/>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4341"/>
    <w:rsid w:val="00BC53F8"/>
    <w:rsid w:val="00BC5E99"/>
    <w:rsid w:val="00BC67CD"/>
    <w:rsid w:val="00BC696E"/>
    <w:rsid w:val="00BC6D06"/>
    <w:rsid w:val="00BC7599"/>
    <w:rsid w:val="00BC77E2"/>
    <w:rsid w:val="00BC7AA8"/>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476"/>
    <w:rsid w:val="00BE18CD"/>
    <w:rsid w:val="00BE1924"/>
    <w:rsid w:val="00BE1E2A"/>
    <w:rsid w:val="00BE23EC"/>
    <w:rsid w:val="00BE2829"/>
    <w:rsid w:val="00BE2F61"/>
    <w:rsid w:val="00BE3198"/>
    <w:rsid w:val="00BE335E"/>
    <w:rsid w:val="00BE3590"/>
    <w:rsid w:val="00BE3BA2"/>
    <w:rsid w:val="00BE3BE5"/>
    <w:rsid w:val="00BE3C14"/>
    <w:rsid w:val="00BE3CCD"/>
    <w:rsid w:val="00BE4C38"/>
    <w:rsid w:val="00BE54E1"/>
    <w:rsid w:val="00BE5787"/>
    <w:rsid w:val="00BE5886"/>
    <w:rsid w:val="00BE5B33"/>
    <w:rsid w:val="00BE63C5"/>
    <w:rsid w:val="00BE6546"/>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4C4"/>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A5E"/>
    <w:rsid w:val="00C32DEB"/>
    <w:rsid w:val="00C334EC"/>
    <w:rsid w:val="00C33DBF"/>
    <w:rsid w:val="00C341B6"/>
    <w:rsid w:val="00C343B1"/>
    <w:rsid w:val="00C352A5"/>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6D70"/>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16"/>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053"/>
    <w:rsid w:val="00C92470"/>
    <w:rsid w:val="00C930DE"/>
    <w:rsid w:val="00C93469"/>
    <w:rsid w:val="00C939A3"/>
    <w:rsid w:val="00C93BD0"/>
    <w:rsid w:val="00C941B2"/>
    <w:rsid w:val="00C94999"/>
    <w:rsid w:val="00C9521B"/>
    <w:rsid w:val="00C95AC0"/>
    <w:rsid w:val="00C95B1F"/>
    <w:rsid w:val="00C9668D"/>
    <w:rsid w:val="00C96873"/>
    <w:rsid w:val="00C96FA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A7E5E"/>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B780F"/>
    <w:rsid w:val="00CC076C"/>
    <w:rsid w:val="00CC084D"/>
    <w:rsid w:val="00CC1855"/>
    <w:rsid w:val="00CC1CFE"/>
    <w:rsid w:val="00CC235E"/>
    <w:rsid w:val="00CC23C2"/>
    <w:rsid w:val="00CC27DA"/>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BE2"/>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C8A"/>
    <w:rsid w:val="00CE5F54"/>
    <w:rsid w:val="00CE633E"/>
    <w:rsid w:val="00CE6692"/>
    <w:rsid w:val="00CE6916"/>
    <w:rsid w:val="00CE6D8D"/>
    <w:rsid w:val="00CE70DC"/>
    <w:rsid w:val="00CE7383"/>
    <w:rsid w:val="00CE7A8E"/>
    <w:rsid w:val="00CF02B2"/>
    <w:rsid w:val="00CF0E93"/>
    <w:rsid w:val="00CF1224"/>
    <w:rsid w:val="00CF1467"/>
    <w:rsid w:val="00CF179B"/>
    <w:rsid w:val="00CF2AFD"/>
    <w:rsid w:val="00CF2C7A"/>
    <w:rsid w:val="00CF2C95"/>
    <w:rsid w:val="00CF2F39"/>
    <w:rsid w:val="00CF3819"/>
    <w:rsid w:val="00CF3899"/>
    <w:rsid w:val="00CF3E89"/>
    <w:rsid w:val="00CF428C"/>
    <w:rsid w:val="00CF4474"/>
    <w:rsid w:val="00CF45A2"/>
    <w:rsid w:val="00CF46B6"/>
    <w:rsid w:val="00CF480B"/>
    <w:rsid w:val="00CF491C"/>
    <w:rsid w:val="00CF5782"/>
    <w:rsid w:val="00CF755B"/>
    <w:rsid w:val="00CF761A"/>
    <w:rsid w:val="00CF7C88"/>
    <w:rsid w:val="00D0064F"/>
    <w:rsid w:val="00D00CE3"/>
    <w:rsid w:val="00D01272"/>
    <w:rsid w:val="00D01B00"/>
    <w:rsid w:val="00D02374"/>
    <w:rsid w:val="00D02545"/>
    <w:rsid w:val="00D034E0"/>
    <w:rsid w:val="00D035B3"/>
    <w:rsid w:val="00D03699"/>
    <w:rsid w:val="00D0439A"/>
    <w:rsid w:val="00D04419"/>
    <w:rsid w:val="00D0447F"/>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566"/>
    <w:rsid w:val="00D31660"/>
    <w:rsid w:val="00D318F4"/>
    <w:rsid w:val="00D31C2D"/>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1ECB"/>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5A"/>
    <w:rsid w:val="00D558AC"/>
    <w:rsid w:val="00D55FDB"/>
    <w:rsid w:val="00D56289"/>
    <w:rsid w:val="00D56703"/>
    <w:rsid w:val="00D56757"/>
    <w:rsid w:val="00D567D0"/>
    <w:rsid w:val="00D56800"/>
    <w:rsid w:val="00D56D33"/>
    <w:rsid w:val="00D571D3"/>
    <w:rsid w:val="00D572FE"/>
    <w:rsid w:val="00D57605"/>
    <w:rsid w:val="00D57735"/>
    <w:rsid w:val="00D579BC"/>
    <w:rsid w:val="00D57FE6"/>
    <w:rsid w:val="00D6006B"/>
    <w:rsid w:val="00D6014F"/>
    <w:rsid w:val="00D6060F"/>
    <w:rsid w:val="00D60D5F"/>
    <w:rsid w:val="00D6102C"/>
    <w:rsid w:val="00D61A0C"/>
    <w:rsid w:val="00D62530"/>
    <w:rsid w:val="00D62EC7"/>
    <w:rsid w:val="00D63D7B"/>
    <w:rsid w:val="00D64199"/>
    <w:rsid w:val="00D64761"/>
    <w:rsid w:val="00D65A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582F"/>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77E"/>
    <w:rsid w:val="00DA2963"/>
    <w:rsid w:val="00DA2DA8"/>
    <w:rsid w:val="00DA3470"/>
    <w:rsid w:val="00DA34F0"/>
    <w:rsid w:val="00DA3802"/>
    <w:rsid w:val="00DA3B1E"/>
    <w:rsid w:val="00DA3DF0"/>
    <w:rsid w:val="00DA3F1C"/>
    <w:rsid w:val="00DA3F70"/>
    <w:rsid w:val="00DA411B"/>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1859"/>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D7FE4"/>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823"/>
    <w:rsid w:val="00DF0B1F"/>
    <w:rsid w:val="00DF1658"/>
    <w:rsid w:val="00DF1AFE"/>
    <w:rsid w:val="00DF28AE"/>
    <w:rsid w:val="00DF29F1"/>
    <w:rsid w:val="00DF2E95"/>
    <w:rsid w:val="00DF352D"/>
    <w:rsid w:val="00DF3FAA"/>
    <w:rsid w:val="00DF4044"/>
    <w:rsid w:val="00DF4309"/>
    <w:rsid w:val="00DF4894"/>
    <w:rsid w:val="00DF526F"/>
    <w:rsid w:val="00DF6639"/>
    <w:rsid w:val="00DF6B35"/>
    <w:rsid w:val="00E00029"/>
    <w:rsid w:val="00E0040D"/>
    <w:rsid w:val="00E00559"/>
    <w:rsid w:val="00E01B84"/>
    <w:rsid w:val="00E022CA"/>
    <w:rsid w:val="00E02863"/>
    <w:rsid w:val="00E0350C"/>
    <w:rsid w:val="00E036C0"/>
    <w:rsid w:val="00E03ED9"/>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11B"/>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66B"/>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332"/>
    <w:rsid w:val="00E63539"/>
    <w:rsid w:val="00E64E2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7CB0"/>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5F83"/>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C7E31"/>
    <w:rsid w:val="00ED0041"/>
    <w:rsid w:val="00ED037C"/>
    <w:rsid w:val="00ED0728"/>
    <w:rsid w:val="00ED0D6C"/>
    <w:rsid w:val="00ED1D7C"/>
    <w:rsid w:val="00ED1F30"/>
    <w:rsid w:val="00ED2425"/>
    <w:rsid w:val="00ED26A6"/>
    <w:rsid w:val="00ED28CA"/>
    <w:rsid w:val="00ED2BFA"/>
    <w:rsid w:val="00ED2C0F"/>
    <w:rsid w:val="00ED2DA7"/>
    <w:rsid w:val="00ED310D"/>
    <w:rsid w:val="00ED3289"/>
    <w:rsid w:val="00ED332E"/>
    <w:rsid w:val="00ED387D"/>
    <w:rsid w:val="00ED3EC1"/>
    <w:rsid w:val="00ED414A"/>
    <w:rsid w:val="00ED45C2"/>
    <w:rsid w:val="00ED4C79"/>
    <w:rsid w:val="00ED4E1F"/>
    <w:rsid w:val="00ED5512"/>
    <w:rsid w:val="00ED5900"/>
    <w:rsid w:val="00ED59FE"/>
    <w:rsid w:val="00ED5C63"/>
    <w:rsid w:val="00ED663F"/>
    <w:rsid w:val="00ED682C"/>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63D"/>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4F9F"/>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973"/>
    <w:rsid w:val="00F17F1F"/>
    <w:rsid w:val="00F21131"/>
    <w:rsid w:val="00F216E5"/>
    <w:rsid w:val="00F217C6"/>
    <w:rsid w:val="00F222A8"/>
    <w:rsid w:val="00F2283C"/>
    <w:rsid w:val="00F22EA6"/>
    <w:rsid w:val="00F23309"/>
    <w:rsid w:val="00F2363A"/>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A09"/>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83C"/>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67C0"/>
    <w:rsid w:val="00F77A33"/>
    <w:rsid w:val="00F8014C"/>
    <w:rsid w:val="00F80430"/>
    <w:rsid w:val="00F80EE9"/>
    <w:rsid w:val="00F814DA"/>
    <w:rsid w:val="00F81DD1"/>
    <w:rsid w:val="00F84076"/>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1E8D"/>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CCF"/>
    <w:rsid w:val="00FD0DDA"/>
    <w:rsid w:val="00FD0F94"/>
    <w:rsid w:val="00FD1498"/>
    <w:rsid w:val="00FD18F7"/>
    <w:rsid w:val="00FD2227"/>
    <w:rsid w:val="00FD3B99"/>
    <w:rsid w:val="00FD430A"/>
    <w:rsid w:val="00FD4485"/>
    <w:rsid w:val="00FD4AA8"/>
    <w:rsid w:val="00FD4C0B"/>
    <w:rsid w:val="00FD4C57"/>
    <w:rsid w:val="00FD5F71"/>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CD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0688558">
      <w:bodyDiv w:val="1"/>
      <w:marLeft w:val="0"/>
      <w:marRight w:val="0"/>
      <w:marTop w:val="0"/>
      <w:marBottom w:val="0"/>
      <w:divBdr>
        <w:top w:val="none" w:sz="0" w:space="0" w:color="auto"/>
        <w:left w:val="none" w:sz="0" w:space="0" w:color="auto"/>
        <w:bottom w:val="none" w:sz="0" w:space="0" w:color="auto"/>
        <w:right w:val="none" w:sz="0" w:space="0" w:color="auto"/>
      </w:divBdr>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25082919">
      <w:bodyDiv w:val="1"/>
      <w:marLeft w:val="0"/>
      <w:marRight w:val="0"/>
      <w:marTop w:val="0"/>
      <w:marBottom w:val="0"/>
      <w:divBdr>
        <w:top w:val="none" w:sz="0" w:space="0" w:color="auto"/>
        <w:left w:val="none" w:sz="0" w:space="0" w:color="auto"/>
        <w:bottom w:val="none" w:sz="0" w:space="0" w:color="auto"/>
        <w:right w:val="none" w:sz="0" w:space="0" w:color="auto"/>
      </w:divBdr>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62670129">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29343559">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67276132">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78252908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226</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11</cp:revision>
  <dcterms:created xsi:type="dcterms:W3CDTF">2023-11-03T20:33:00Z</dcterms:created>
  <dcterms:modified xsi:type="dcterms:W3CDTF">2023-11-03T20:39:00Z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